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25D" w:rsidRPr="00F90D4D" w:rsidRDefault="0093125D" w:rsidP="00642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90D4D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3pt" o:ole="" fillcolor="window">
            <v:imagedata r:id="rId5" o:title=""/>
          </v:shape>
          <o:OLEObject Type="Embed" ProgID="Paint.Picture" ShapeID="_x0000_i1025" DrawAspect="Content" ObjectID="_1624971524" r:id="rId6"/>
        </w:object>
      </w:r>
    </w:p>
    <w:p w:rsidR="0093125D" w:rsidRPr="00F90D4D" w:rsidRDefault="0093125D" w:rsidP="0064226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90D4D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93125D" w:rsidRPr="00F90D4D" w:rsidRDefault="0093125D" w:rsidP="0064226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F90D4D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93125D" w:rsidRPr="00F90D4D" w:rsidRDefault="0093125D" w:rsidP="0064226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90D4D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93125D" w:rsidRPr="00F90D4D" w:rsidRDefault="0093125D" w:rsidP="0064226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F90D4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93125D" w:rsidRPr="00F90D4D" w:rsidRDefault="0093125D" w:rsidP="0064226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F90D4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сорокова позачергова сесія</w:t>
      </w:r>
    </w:p>
    <w:p w:rsidR="0093125D" w:rsidRPr="00F90D4D" w:rsidRDefault="0093125D" w:rsidP="0064226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93125D" w:rsidRPr="00F90D4D" w:rsidRDefault="0093125D" w:rsidP="0064226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F90D4D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93125D" w:rsidRPr="00F90D4D" w:rsidRDefault="0093125D" w:rsidP="00F90D4D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3125D" w:rsidRPr="00F90D4D" w:rsidRDefault="0093125D" w:rsidP="00F90D4D">
      <w:pPr>
        <w:spacing w:after="0"/>
        <w:rPr>
          <w:rFonts w:ascii="Times New Roman" w:hAnsi="Times New Roman"/>
          <w:sz w:val="28"/>
          <w:u w:val="single"/>
        </w:rPr>
      </w:pPr>
      <w:r w:rsidRPr="00F90D4D">
        <w:rPr>
          <w:rFonts w:ascii="Times New Roman" w:hAnsi="Times New Roman"/>
          <w:sz w:val="28"/>
        </w:rPr>
        <w:t>18 липня 2019 року</w:t>
      </w:r>
      <w:r w:rsidRPr="00F90D4D">
        <w:rPr>
          <w:rFonts w:ascii="Times New Roman" w:hAnsi="Times New Roman"/>
          <w:sz w:val="28"/>
        </w:rPr>
        <w:tab/>
      </w:r>
      <w:r w:rsidRPr="00F90D4D">
        <w:rPr>
          <w:rFonts w:ascii="Times New Roman" w:hAnsi="Times New Roman"/>
          <w:sz w:val="28"/>
        </w:rPr>
        <w:tab/>
      </w:r>
      <w:r w:rsidRPr="00F90D4D">
        <w:rPr>
          <w:rFonts w:ascii="Times New Roman" w:hAnsi="Times New Roman"/>
          <w:sz w:val="28"/>
        </w:rPr>
        <w:tab/>
      </w:r>
      <w:r w:rsidRPr="00F90D4D">
        <w:rPr>
          <w:rFonts w:ascii="Times New Roman" w:hAnsi="Times New Roman"/>
          <w:sz w:val="28"/>
        </w:rPr>
        <w:tab/>
      </w:r>
      <w:r w:rsidRPr="00F90D4D">
        <w:rPr>
          <w:rFonts w:ascii="Times New Roman" w:hAnsi="Times New Roman"/>
          <w:sz w:val="28"/>
        </w:rPr>
        <w:tab/>
        <w:t xml:space="preserve">                                          №</w:t>
      </w:r>
      <w:r w:rsidRPr="00F90D4D">
        <w:rPr>
          <w:rFonts w:ascii="Times New Roman" w:hAnsi="Times New Roman"/>
          <w:sz w:val="28"/>
          <w:u w:val="single"/>
        </w:rPr>
        <w:t xml:space="preserve">   7</w:t>
      </w:r>
    </w:p>
    <w:p w:rsidR="0093125D" w:rsidRPr="00F90D4D" w:rsidRDefault="0093125D" w:rsidP="00F90D4D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</w:p>
    <w:p w:rsidR="0093125D" w:rsidRDefault="0093125D" w:rsidP="00F90D4D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4"/>
          <w:lang w:eastAsia="ru-RU"/>
        </w:rPr>
        <w:t>Про внесення змін до Програми п</w:t>
      </w:r>
      <w:r w:rsidRPr="00F90D4D">
        <w:rPr>
          <w:rFonts w:ascii="Times New Roman" w:hAnsi="Times New Roman"/>
          <w:sz w:val="28"/>
          <w:szCs w:val="28"/>
        </w:rPr>
        <w:t>оповнення</w:t>
      </w:r>
    </w:p>
    <w:p w:rsidR="0093125D" w:rsidRDefault="0093125D" w:rsidP="00F90D4D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статутних капіталів комунальних підприємств</w:t>
      </w:r>
    </w:p>
    <w:p w:rsidR="0093125D" w:rsidRPr="00F90D4D" w:rsidRDefault="0093125D" w:rsidP="00F90D4D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на 2018-2020 роки  (зі змінами)</w:t>
      </w:r>
    </w:p>
    <w:p w:rsidR="0093125D" w:rsidRDefault="0093125D" w:rsidP="00F90D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125D" w:rsidRPr="00F90D4D" w:rsidRDefault="0093125D" w:rsidP="00F90D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125D" w:rsidRDefault="0093125D" w:rsidP="00F90D4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90D4D"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</w:p>
    <w:p w:rsidR="0093125D" w:rsidRPr="00F90D4D" w:rsidRDefault="0093125D" w:rsidP="00F90D4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90D4D">
        <w:rPr>
          <w:sz w:val="28"/>
          <w:szCs w:val="28"/>
        </w:rPr>
        <w:tab/>
      </w:r>
    </w:p>
    <w:p w:rsidR="0093125D" w:rsidRPr="00F90D4D" w:rsidRDefault="0093125D" w:rsidP="00F90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1. Внести зміни до Програми поповнення статутних капіталів комунальних підприємств на 2018-2020 роки (зі змінами), затвердженої рішенням районної ради від 19.06.2018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0D4D">
        <w:rPr>
          <w:rFonts w:ascii="Times New Roman" w:hAnsi="Times New Roman"/>
          <w:sz w:val="28"/>
          <w:szCs w:val="28"/>
        </w:rPr>
        <w:t>7:</w:t>
      </w:r>
    </w:p>
    <w:p w:rsidR="0093125D" w:rsidRDefault="0093125D" w:rsidP="00F90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1.1. Викласти Паспорт Програми у новій редакції (додаток 1)</w:t>
      </w:r>
      <w:r>
        <w:rPr>
          <w:rFonts w:ascii="Times New Roman" w:hAnsi="Times New Roman"/>
          <w:sz w:val="28"/>
          <w:szCs w:val="28"/>
        </w:rPr>
        <w:t>.</w:t>
      </w:r>
    </w:p>
    <w:p w:rsidR="0093125D" w:rsidRDefault="0093125D" w:rsidP="00F90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 викласти у новій редакції (додаток 2).</w:t>
      </w:r>
    </w:p>
    <w:p w:rsidR="0093125D" w:rsidRPr="00F90D4D" w:rsidRDefault="0093125D" w:rsidP="00F90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125D" w:rsidRDefault="0093125D" w:rsidP="00F90D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 xml:space="preserve">2. </w:t>
      </w:r>
      <w:r w:rsidRPr="00F90D4D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93125D" w:rsidRDefault="0093125D" w:rsidP="00F90D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Default="0093125D" w:rsidP="00F90D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F90D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F90D4D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90D4D">
        <w:rPr>
          <w:rFonts w:ascii="Times New Roman" w:hAnsi="Times New Roman"/>
          <w:sz w:val="28"/>
          <w:szCs w:val="24"/>
          <w:lang w:eastAsia="ru-RU"/>
        </w:rPr>
        <w:t xml:space="preserve">Голова ради                                               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</w:t>
      </w:r>
      <w:r w:rsidRPr="00F90D4D">
        <w:rPr>
          <w:rFonts w:ascii="Times New Roman" w:hAnsi="Times New Roman"/>
          <w:sz w:val="28"/>
          <w:szCs w:val="24"/>
          <w:lang w:eastAsia="ru-RU"/>
        </w:rPr>
        <w:t>О.П.Покутній</w:t>
      </w:r>
    </w:p>
    <w:p w:rsidR="0093125D" w:rsidRPr="00F90D4D" w:rsidRDefault="0093125D" w:rsidP="00F90D4D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93125D" w:rsidRDefault="0093125D" w:rsidP="003E4BA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93125D" w:rsidRDefault="0093125D" w:rsidP="003E4BA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93125D" w:rsidRDefault="0093125D" w:rsidP="003E4BA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93125D" w:rsidRDefault="0093125D" w:rsidP="003E4BA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93125D" w:rsidRPr="00F90D4D" w:rsidRDefault="0093125D" w:rsidP="003E4BA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F90D4D">
        <w:rPr>
          <w:sz w:val="28"/>
          <w:szCs w:val="28"/>
        </w:rPr>
        <w:t>Додаток 1</w:t>
      </w:r>
    </w:p>
    <w:p w:rsidR="0093125D" w:rsidRPr="00F90D4D" w:rsidRDefault="0093125D" w:rsidP="003E4BA6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  <w:t xml:space="preserve">до  рішення районної ради </w:t>
      </w:r>
    </w:p>
    <w:p w:rsidR="0093125D" w:rsidRPr="00F90D4D" w:rsidRDefault="0093125D" w:rsidP="003E4BA6">
      <w:pPr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  <w:t>___________ № _____</w:t>
      </w:r>
    </w:p>
    <w:p w:rsidR="0093125D" w:rsidRPr="00F90D4D" w:rsidRDefault="0093125D" w:rsidP="003E4BA6">
      <w:pPr>
        <w:jc w:val="both"/>
      </w:pPr>
    </w:p>
    <w:p w:rsidR="0093125D" w:rsidRPr="00F90D4D" w:rsidRDefault="0093125D" w:rsidP="003E4BA6">
      <w:pPr>
        <w:jc w:val="both"/>
      </w:pPr>
    </w:p>
    <w:p w:rsidR="0093125D" w:rsidRPr="00F90D4D" w:rsidRDefault="0093125D" w:rsidP="003E4BA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90D4D">
        <w:rPr>
          <w:rFonts w:ascii="Times New Roman" w:hAnsi="Times New Roman"/>
          <w:b/>
          <w:sz w:val="28"/>
          <w:szCs w:val="28"/>
        </w:rPr>
        <w:t>ПАСПОРТ ПРОГРАМИ</w:t>
      </w:r>
    </w:p>
    <w:p w:rsidR="0093125D" w:rsidRPr="00F90D4D" w:rsidRDefault="0093125D" w:rsidP="003E4BA6">
      <w:pPr>
        <w:jc w:val="center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4"/>
          <w:lang w:eastAsia="ru-RU"/>
        </w:rPr>
        <w:t xml:space="preserve"> п</w:t>
      </w:r>
      <w:r w:rsidRPr="00F90D4D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</w:t>
      </w:r>
    </w:p>
    <w:p w:rsidR="0093125D" w:rsidRPr="00F90D4D" w:rsidRDefault="0093125D" w:rsidP="003E4BA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 xml:space="preserve">1. Назва: Програма </w:t>
      </w:r>
      <w:r w:rsidRPr="00F90D4D">
        <w:rPr>
          <w:rFonts w:ascii="Times New Roman" w:hAnsi="Times New Roman"/>
          <w:sz w:val="28"/>
          <w:szCs w:val="24"/>
          <w:lang w:eastAsia="ru-RU"/>
        </w:rPr>
        <w:t xml:space="preserve"> п</w:t>
      </w:r>
      <w:r w:rsidRPr="00F90D4D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</w:t>
      </w:r>
    </w:p>
    <w:p w:rsidR="0093125D" w:rsidRPr="00F90D4D" w:rsidRDefault="0093125D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93125D" w:rsidRPr="00F90D4D" w:rsidRDefault="0093125D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 xml:space="preserve">3.Замовник та координатор: Пологівська  районна рада Запорізької області. </w:t>
      </w:r>
    </w:p>
    <w:p w:rsidR="0093125D" w:rsidRPr="00F90D4D" w:rsidRDefault="0093125D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4. Мета: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призначень.</w:t>
      </w:r>
    </w:p>
    <w:p w:rsidR="0093125D" w:rsidRPr="00F90D4D" w:rsidRDefault="0093125D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5. Етапи виконання: 2018– 2020 роки.</w:t>
      </w:r>
    </w:p>
    <w:p w:rsidR="0093125D" w:rsidRPr="00F90D4D" w:rsidRDefault="0093125D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6. Загальні обсяги фінансування у 2018 році – 49000 грн.</w:t>
      </w:r>
    </w:p>
    <w:p w:rsidR="0093125D" w:rsidRPr="00F90D4D" w:rsidRDefault="0093125D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 xml:space="preserve">                                                        у 2019 році – 319000 грн. </w:t>
      </w:r>
    </w:p>
    <w:p w:rsidR="0093125D" w:rsidRPr="00F90D4D" w:rsidRDefault="0093125D" w:rsidP="003E4BA6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90D4D"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93125D" w:rsidRPr="00F90D4D" w:rsidRDefault="0093125D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</w:t>
      </w:r>
    </w:p>
    <w:p w:rsidR="0093125D" w:rsidRPr="00F90D4D" w:rsidRDefault="0093125D" w:rsidP="006F0A52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6F0A52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F90D4D">
        <w:rPr>
          <w:rFonts w:ascii="Times New Roman" w:hAnsi="Times New Roman"/>
          <w:color w:val="000000"/>
          <w:sz w:val="28"/>
          <w:szCs w:val="28"/>
        </w:rPr>
        <w:t xml:space="preserve">Головний спеціаліст  </w:t>
      </w:r>
    </w:p>
    <w:p w:rsidR="0093125D" w:rsidRPr="00F90D4D" w:rsidRDefault="0093125D" w:rsidP="006F0A52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F90D4D">
        <w:rPr>
          <w:rFonts w:ascii="Times New Roman" w:hAnsi="Times New Roman"/>
          <w:color w:val="000000"/>
          <w:sz w:val="28"/>
          <w:szCs w:val="28"/>
        </w:rPr>
        <w:t>відділу організаційної роботи</w:t>
      </w:r>
    </w:p>
    <w:p w:rsidR="0093125D" w:rsidRPr="00F90D4D" w:rsidRDefault="0093125D" w:rsidP="006F0A52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F90D4D">
        <w:rPr>
          <w:rFonts w:ascii="Times New Roman" w:hAnsi="Times New Roman"/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93125D" w:rsidRPr="00F90D4D" w:rsidRDefault="0093125D" w:rsidP="00350FA1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F90D4D">
        <w:rPr>
          <w:sz w:val="28"/>
          <w:szCs w:val="28"/>
        </w:rPr>
        <w:t>Додаток 2</w:t>
      </w:r>
    </w:p>
    <w:p w:rsidR="0093125D" w:rsidRPr="00F90D4D" w:rsidRDefault="0093125D" w:rsidP="00350FA1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</w:r>
      <w:r w:rsidRPr="00F90D4D">
        <w:rPr>
          <w:sz w:val="28"/>
          <w:szCs w:val="28"/>
        </w:rPr>
        <w:tab/>
        <w:t xml:space="preserve">до  рішення районної ради </w:t>
      </w:r>
    </w:p>
    <w:p w:rsidR="0093125D" w:rsidRPr="00F90D4D" w:rsidRDefault="0093125D" w:rsidP="00350FA1">
      <w:pPr>
        <w:jc w:val="both"/>
        <w:rPr>
          <w:rFonts w:ascii="Times New Roman" w:hAnsi="Times New Roman"/>
          <w:sz w:val="28"/>
          <w:szCs w:val="28"/>
        </w:rPr>
      </w:pP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</w:r>
      <w:r w:rsidRPr="00F90D4D">
        <w:rPr>
          <w:rFonts w:ascii="Times New Roman" w:hAnsi="Times New Roman"/>
          <w:sz w:val="28"/>
          <w:szCs w:val="28"/>
        </w:rPr>
        <w:tab/>
        <w:t>___________ № _____</w:t>
      </w:r>
    </w:p>
    <w:p w:rsidR="0093125D" w:rsidRPr="00F90D4D" w:rsidRDefault="0093125D" w:rsidP="00350FA1">
      <w:pPr>
        <w:jc w:val="center"/>
        <w:rPr>
          <w:rFonts w:ascii="Times New Roman" w:hAnsi="Times New Roman"/>
          <w:b/>
          <w:sz w:val="28"/>
          <w:szCs w:val="28"/>
        </w:rPr>
      </w:pPr>
      <w:r w:rsidRPr="00F90D4D">
        <w:rPr>
          <w:rFonts w:ascii="Times New Roman" w:hAnsi="Times New Roman"/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93125D" w:rsidRPr="00F90D4D" w:rsidRDefault="0093125D" w:rsidP="00350FA1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4248"/>
        <w:gridCol w:w="2335"/>
        <w:gridCol w:w="2334"/>
      </w:tblGrid>
      <w:tr w:rsidR="0093125D" w:rsidRPr="00F90D4D" w:rsidTr="006A369D">
        <w:tc>
          <w:tcPr>
            <w:tcW w:w="427" w:type="dxa"/>
          </w:tcPr>
          <w:p w:rsidR="0093125D" w:rsidRPr="00F90D4D" w:rsidRDefault="0093125D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93125D" w:rsidRPr="00F90D4D" w:rsidRDefault="0093125D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93125D" w:rsidRPr="00F90D4D" w:rsidRDefault="0093125D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93125D" w:rsidRPr="00F90D4D" w:rsidRDefault="0093125D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2019 рік, </w:t>
            </w:r>
          </w:p>
          <w:p w:rsidR="0093125D" w:rsidRPr="00F90D4D" w:rsidRDefault="0093125D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>сума коштів в грн.</w:t>
            </w:r>
          </w:p>
        </w:tc>
      </w:tr>
      <w:tr w:rsidR="0093125D" w:rsidRPr="00F90D4D" w:rsidTr="006A369D">
        <w:tc>
          <w:tcPr>
            <w:tcW w:w="427" w:type="dxa"/>
          </w:tcPr>
          <w:p w:rsidR="0093125D" w:rsidRPr="00F90D4D" w:rsidRDefault="0093125D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3125D" w:rsidRPr="00F90D4D" w:rsidRDefault="0093125D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3125D" w:rsidRPr="00F90D4D" w:rsidRDefault="0093125D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93125D" w:rsidRPr="00F90D4D" w:rsidRDefault="0093125D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3125D" w:rsidRPr="00F90D4D" w:rsidRDefault="0093125D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93125D" w:rsidRPr="00F90D4D" w:rsidRDefault="0093125D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3125D" w:rsidRPr="00F90D4D" w:rsidRDefault="0093125D" w:rsidP="006A36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93125D" w:rsidRPr="00F90D4D" w:rsidRDefault="0093125D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3125D" w:rsidRPr="00F90D4D" w:rsidRDefault="0093125D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3125D" w:rsidRPr="00F90D4D" w:rsidRDefault="0093125D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F90D4D">
              <w:rPr>
                <w:rFonts w:ascii="Times New Roman" w:hAnsi="Times New Roman"/>
                <w:sz w:val="28"/>
                <w:szCs w:val="28"/>
                <w:lang w:eastAsia="uk-UA"/>
              </w:rPr>
              <w:t>319 000 грн.</w:t>
            </w:r>
          </w:p>
        </w:tc>
      </w:tr>
    </w:tbl>
    <w:p w:rsidR="0093125D" w:rsidRPr="00F90D4D" w:rsidRDefault="0093125D" w:rsidP="00350FA1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350FA1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F90D4D">
        <w:rPr>
          <w:rFonts w:ascii="Times New Roman" w:hAnsi="Times New Roman"/>
          <w:color w:val="000000"/>
          <w:sz w:val="28"/>
          <w:szCs w:val="28"/>
        </w:rPr>
        <w:t xml:space="preserve">Головний спеціаліст  </w:t>
      </w:r>
    </w:p>
    <w:p w:rsidR="0093125D" w:rsidRPr="00F90D4D" w:rsidRDefault="0093125D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F90D4D">
        <w:rPr>
          <w:rFonts w:ascii="Times New Roman" w:hAnsi="Times New Roman"/>
          <w:color w:val="000000"/>
          <w:sz w:val="28"/>
          <w:szCs w:val="28"/>
        </w:rPr>
        <w:t>відділу організаційної роботи</w:t>
      </w:r>
    </w:p>
    <w:p w:rsidR="0093125D" w:rsidRPr="00F90D4D" w:rsidRDefault="0093125D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F90D4D">
        <w:rPr>
          <w:rFonts w:ascii="Times New Roman" w:hAnsi="Times New Roman"/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93125D" w:rsidRPr="00F90D4D" w:rsidRDefault="0093125D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25D" w:rsidRPr="00F90D4D" w:rsidRDefault="0093125D" w:rsidP="00642263">
      <w:pPr>
        <w:jc w:val="both"/>
      </w:pPr>
    </w:p>
    <w:p w:rsidR="0093125D" w:rsidRPr="00F90D4D" w:rsidRDefault="0093125D" w:rsidP="00642263">
      <w:pPr>
        <w:jc w:val="both"/>
      </w:pPr>
    </w:p>
    <w:p w:rsidR="0093125D" w:rsidRPr="00F90D4D" w:rsidRDefault="0093125D" w:rsidP="00642263">
      <w:pPr>
        <w:jc w:val="both"/>
      </w:pPr>
    </w:p>
    <w:sectPr w:rsidR="0093125D" w:rsidRPr="00F90D4D" w:rsidSect="001A0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314B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1B453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7803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BE24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A20D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A094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C8EA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0A2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F01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382F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263"/>
    <w:rsid w:val="00007949"/>
    <w:rsid w:val="00067F56"/>
    <w:rsid w:val="00077E85"/>
    <w:rsid w:val="00103B7A"/>
    <w:rsid w:val="00104C8A"/>
    <w:rsid w:val="001058DA"/>
    <w:rsid w:val="00122987"/>
    <w:rsid w:val="001A0587"/>
    <w:rsid w:val="001B7648"/>
    <w:rsid w:val="001C2793"/>
    <w:rsid w:val="002C39E8"/>
    <w:rsid w:val="002C74A7"/>
    <w:rsid w:val="003066E2"/>
    <w:rsid w:val="00311540"/>
    <w:rsid w:val="00312D05"/>
    <w:rsid w:val="0031683C"/>
    <w:rsid w:val="0034389C"/>
    <w:rsid w:val="00350FA1"/>
    <w:rsid w:val="00365AD4"/>
    <w:rsid w:val="003A70B9"/>
    <w:rsid w:val="003E4BA6"/>
    <w:rsid w:val="00413E8C"/>
    <w:rsid w:val="004B1369"/>
    <w:rsid w:val="004E7BC0"/>
    <w:rsid w:val="0051251B"/>
    <w:rsid w:val="00590654"/>
    <w:rsid w:val="0059131B"/>
    <w:rsid w:val="005B1438"/>
    <w:rsid w:val="006165E0"/>
    <w:rsid w:val="00642263"/>
    <w:rsid w:val="006A369D"/>
    <w:rsid w:val="006F0A52"/>
    <w:rsid w:val="007E0E4F"/>
    <w:rsid w:val="008613DA"/>
    <w:rsid w:val="0090708A"/>
    <w:rsid w:val="0093125D"/>
    <w:rsid w:val="009738E9"/>
    <w:rsid w:val="009C1C8D"/>
    <w:rsid w:val="00B03656"/>
    <w:rsid w:val="00B56720"/>
    <w:rsid w:val="00DB12D1"/>
    <w:rsid w:val="00E20046"/>
    <w:rsid w:val="00F90D4D"/>
    <w:rsid w:val="00F950E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2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50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77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7E85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70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3</Pages>
  <Words>2089</Words>
  <Characters>1191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21</cp:revision>
  <cp:lastPrinted>2019-07-18T13:11:00Z</cp:lastPrinted>
  <dcterms:created xsi:type="dcterms:W3CDTF">2019-07-02T11:12:00Z</dcterms:created>
  <dcterms:modified xsi:type="dcterms:W3CDTF">2019-07-18T13:12:00Z</dcterms:modified>
</cp:coreProperties>
</file>